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D51D0" w:rsidP="00E71FC3">
      <w:pPr>
        <w:pStyle w:val="NoSpacing"/>
      </w:pPr>
      <w:r>
        <w:rPr>
          <w:u w:val="single"/>
        </w:rPr>
        <w:t>Richard SCHARESMYTH</w:t>
      </w:r>
      <w:r>
        <w:t xml:space="preserve">   </w:t>
      </w:r>
      <w:proofErr w:type="gramStart"/>
      <w:r>
        <w:t xml:space="preserve">   (</w:t>
      </w:r>
      <w:proofErr w:type="gramEnd"/>
      <w:r>
        <w:t>fl.1438)</w:t>
      </w:r>
    </w:p>
    <w:p w:rsidR="00CD51D0" w:rsidRDefault="00CD51D0" w:rsidP="00E71FC3">
      <w:pPr>
        <w:pStyle w:val="NoSpacing"/>
      </w:pPr>
      <w:r>
        <w:t>of Penn, Staffordshire.</w:t>
      </w:r>
    </w:p>
    <w:p w:rsidR="00CD51D0" w:rsidRDefault="00CD51D0" w:rsidP="00E71FC3">
      <w:pPr>
        <w:pStyle w:val="NoSpacing"/>
      </w:pPr>
    </w:p>
    <w:p w:rsidR="00CD51D0" w:rsidRDefault="00CD51D0" w:rsidP="00E71FC3">
      <w:pPr>
        <w:pStyle w:val="NoSpacing"/>
      </w:pPr>
    </w:p>
    <w:p w:rsidR="00682EE6" w:rsidRDefault="00682EE6" w:rsidP="00682EE6">
      <w:pPr>
        <w:pStyle w:val="NoSpacing"/>
      </w:pPr>
      <w:r>
        <w:t>15 Oct.1432</w:t>
      </w:r>
      <w:r>
        <w:tab/>
        <w:t>He was a juror on the inquisition post mortem held in Wolverhampton,</w:t>
      </w:r>
    </w:p>
    <w:p w:rsidR="00682EE6" w:rsidRDefault="00682EE6" w:rsidP="00682EE6">
      <w:pPr>
        <w:pStyle w:val="NoSpacing"/>
      </w:pPr>
      <w:r>
        <w:tab/>
      </w:r>
      <w:r>
        <w:tab/>
        <w:t>Staffordshire, into the lands of the late Constance Sutton(q.v.).</w:t>
      </w:r>
    </w:p>
    <w:p w:rsidR="00682EE6" w:rsidRDefault="00682EE6" w:rsidP="00682EE6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24-25)</w:t>
      </w:r>
    </w:p>
    <w:p w:rsidR="00CD51D0" w:rsidRDefault="00CD51D0" w:rsidP="00E71FC3">
      <w:pPr>
        <w:pStyle w:val="NoSpacing"/>
      </w:pPr>
      <w:r>
        <w:t>10 Apr.1438</w:t>
      </w:r>
      <w:r>
        <w:tab/>
        <w:t>He was a juror on the inquisition post mortem held in Wolverhampton</w:t>
      </w:r>
    </w:p>
    <w:p w:rsidR="00CD51D0" w:rsidRDefault="00CD51D0" w:rsidP="00E71FC3">
      <w:pPr>
        <w:pStyle w:val="NoSpacing"/>
      </w:pPr>
      <w:r>
        <w:tab/>
      </w:r>
      <w:r>
        <w:tab/>
        <w:t>into land held by the late Richard Lone(q.v.).</w:t>
      </w:r>
    </w:p>
    <w:p w:rsidR="00CD51D0" w:rsidRDefault="00CD51D0" w:rsidP="00E71FC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25-41)</w:t>
      </w:r>
    </w:p>
    <w:p w:rsidR="00CD51D0" w:rsidRDefault="00CD51D0" w:rsidP="00E71FC3">
      <w:pPr>
        <w:pStyle w:val="NoSpacing"/>
      </w:pPr>
    </w:p>
    <w:p w:rsidR="00CD51D0" w:rsidRDefault="00CD51D0" w:rsidP="00E71FC3">
      <w:pPr>
        <w:pStyle w:val="NoSpacing"/>
      </w:pPr>
    </w:p>
    <w:p w:rsidR="00682EE6" w:rsidRDefault="00CD51D0" w:rsidP="00682EE6">
      <w:pPr>
        <w:pStyle w:val="NoSpacing"/>
      </w:pPr>
      <w:r>
        <w:t>7 October 2017</w:t>
      </w:r>
    </w:p>
    <w:p w:rsidR="00682EE6" w:rsidRPr="00CD51D0" w:rsidRDefault="00682EE6" w:rsidP="00682EE6">
      <w:pPr>
        <w:pStyle w:val="NoSpacing"/>
      </w:pPr>
      <w:r>
        <w:t>2 March 2018</w:t>
      </w:r>
      <w:bookmarkStart w:id="0" w:name="_GoBack"/>
      <w:bookmarkEnd w:id="0"/>
    </w:p>
    <w:sectPr w:rsidR="00682EE6" w:rsidRPr="00CD51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1D0" w:rsidRDefault="00CD51D0" w:rsidP="00E71FC3">
      <w:pPr>
        <w:spacing w:after="0" w:line="240" w:lineRule="auto"/>
      </w:pPr>
      <w:r>
        <w:separator/>
      </w:r>
    </w:p>
  </w:endnote>
  <w:endnote w:type="continuationSeparator" w:id="0">
    <w:p w:rsidR="00CD51D0" w:rsidRDefault="00CD51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1D0" w:rsidRDefault="00CD51D0" w:rsidP="00E71FC3">
      <w:pPr>
        <w:spacing w:after="0" w:line="240" w:lineRule="auto"/>
      </w:pPr>
      <w:r>
        <w:separator/>
      </w:r>
    </w:p>
  </w:footnote>
  <w:footnote w:type="continuationSeparator" w:id="0">
    <w:p w:rsidR="00CD51D0" w:rsidRDefault="00CD51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1D0"/>
    <w:rsid w:val="001A7C09"/>
    <w:rsid w:val="00577BD5"/>
    <w:rsid w:val="00656CBA"/>
    <w:rsid w:val="00682EE6"/>
    <w:rsid w:val="006A1F77"/>
    <w:rsid w:val="00733BE7"/>
    <w:rsid w:val="00AB52E8"/>
    <w:rsid w:val="00B16D3F"/>
    <w:rsid w:val="00BB41AC"/>
    <w:rsid w:val="00CD51D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61A9E"/>
  <w15:chartTrackingRefBased/>
  <w15:docId w15:val="{C012180D-AC02-4E33-8703-DAA5255A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2017-10-07T20:04:00Z</dcterms:created>
  <dcterms:modified xsi:type="dcterms:W3CDTF">2018-03-02T08:34:00Z</dcterms:modified>
</cp:coreProperties>
</file>